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3200C6F1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28466B">
        <w:rPr>
          <w:rFonts w:cs="Arial"/>
          <w:b/>
          <w:noProof/>
          <w:sz w:val="24"/>
        </w:rPr>
        <w:t>70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9E3DAF">
        <w:rPr>
          <w:rFonts w:cs="Arial"/>
          <w:b/>
          <w:noProof/>
          <w:sz w:val="24"/>
        </w:rPr>
        <w:t>5</w:t>
      </w:r>
      <w:r w:rsidR="005216EB">
        <w:rPr>
          <w:rFonts w:cs="Arial"/>
          <w:b/>
          <w:noProof/>
          <w:sz w:val="24"/>
        </w:rPr>
        <w:t>06745</w:t>
      </w:r>
    </w:p>
    <w:p w14:paraId="1B79EE69" w14:textId="225D4FC4" w:rsidR="008F4EDF" w:rsidRDefault="006D2D1A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August 25 – 29, Goteborg, Sweden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3D4A3C7A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F6B83">
        <w:rPr>
          <w:rFonts w:ascii="Arial" w:hAnsi="Arial" w:cs="Arial"/>
          <w:b/>
        </w:rPr>
        <w:t>, NTT DOCOMO</w:t>
      </w:r>
      <w:r w:rsidR="002C3910">
        <w:rPr>
          <w:rFonts w:ascii="Arial" w:hAnsi="Arial" w:cs="Arial"/>
          <w:b/>
        </w:rPr>
        <w:t xml:space="preserve"> </w:t>
      </w:r>
      <w:r w:rsidR="006D2D1A">
        <w:rPr>
          <w:rFonts w:ascii="Arial" w:hAnsi="Arial" w:cs="Arial"/>
          <w:b/>
        </w:rPr>
        <w:t>(rapporteur</w:t>
      </w:r>
      <w:r w:rsidR="002F6B83">
        <w:rPr>
          <w:rFonts w:ascii="Arial" w:hAnsi="Arial" w:cs="Arial"/>
          <w:b/>
        </w:rPr>
        <w:t>s</w:t>
      </w:r>
      <w:r w:rsidR="006D2D1A">
        <w:rPr>
          <w:rFonts w:ascii="Arial" w:hAnsi="Arial" w:cs="Arial"/>
          <w:b/>
        </w:rPr>
        <w:t>)</w:t>
      </w:r>
    </w:p>
    <w:p w14:paraId="3DF31EE5" w14:textId="491BCDBB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8A7">
        <w:rPr>
          <w:rFonts w:ascii="Arial" w:hAnsi="Arial" w:cs="Arial"/>
          <w:b/>
        </w:rPr>
        <w:t>FS_6G_ARC TR skeleton</w:t>
      </w:r>
    </w:p>
    <w:p w14:paraId="32F50DBC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E1CB744" w14:textId="6105297B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F78A7">
        <w:rPr>
          <w:rFonts w:ascii="Arial" w:hAnsi="Arial" w:cs="Arial"/>
          <w:b/>
        </w:rPr>
        <w:t>20.6.0</w:t>
      </w:r>
    </w:p>
    <w:p w14:paraId="2EAFA0F8" w14:textId="728DAE24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24BA3" w:rsidRPr="00824BA3">
        <w:rPr>
          <w:rFonts w:ascii="Arial" w:hAnsi="Arial" w:cs="Arial"/>
          <w:b/>
        </w:rPr>
        <w:t>FS_6G_ARC</w:t>
      </w:r>
      <w:r w:rsidR="00824BA3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</w:t>
      </w:r>
      <w:r w:rsidR="00824BA3">
        <w:rPr>
          <w:rFonts w:ascii="Arial" w:hAnsi="Arial" w:cs="Arial"/>
          <w:b/>
        </w:rPr>
        <w:t>20</w:t>
      </w:r>
    </w:p>
    <w:p w14:paraId="22BF07E9" w14:textId="162B64C9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FF6798" w:rsidRPr="00FF6798">
        <w:rPr>
          <w:rFonts w:ascii="Arial" w:hAnsi="Arial" w:cs="Arial"/>
          <w:i/>
        </w:rPr>
        <w:t>This contribution proposes the skeleton for TR 23.801-01 for FS_6G_ARC</w:t>
      </w:r>
      <w:r w:rsidR="00D00459">
        <w:rPr>
          <w:rFonts w:ascii="Arial" w:hAnsi="Arial" w:cs="Arial"/>
          <w:i/>
        </w:rPr>
        <w:t xml:space="preserve">. </w:t>
      </w:r>
    </w:p>
    <w:p w14:paraId="159F49DE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1AE1836C" w14:textId="315EA959" w:rsidR="00A9318F" w:rsidRPr="000272B6" w:rsidRDefault="00CB1E2D" w:rsidP="000047BE">
      <w:pPr>
        <w:rPr>
          <w:lang w:val="en-US"/>
        </w:rPr>
      </w:pPr>
      <w:r w:rsidRPr="00CB1E2D">
        <w:rPr>
          <w:lang w:val="en-US" w:eastAsia="ko-KR"/>
        </w:rPr>
        <w:t xml:space="preserve">This contribution proposes the skeleton of </w:t>
      </w:r>
      <w:r w:rsidR="00BD5763" w:rsidRPr="00CB1E2D">
        <w:rPr>
          <w:lang w:val="en-US" w:eastAsia="ko-KR"/>
        </w:rPr>
        <w:t>TR</w:t>
      </w:r>
      <w:r w:rsidRPr="00CB1E2D">
        <w:rPr>
          <w:lang w:val="en-US" w:eastAsia="ko-KR"/>
        </w:rPr>
        <w:t xml:space="preserve"> 23.</w:t>
      </w:r>
      <w:r>
        <w:rPr>
          <w:lang w:val="en-US" w:eastAsia="ko-KR"/>
        </w:rPr>
        <w:t>801-01</w:t>
      </w:r>
      <w:r w:rsidRPr="00CB1E2D">
        <w:rPr>
          <w:lang w:val="en-US" w:eastAsia="ko-KR"/>
        </w:rPr>
        <w:t xml:space="preserve"> as attached</w:t>
      </w:r>
      <w:r w:rsidR="00A9318F">
        <w:rPr>
          <w:lang w:val="en-US" w:eastAsia="ko-KR"/>
        </w:rPr>
        <w:t>.</w:t>
      </w:r>
    </w:p>
    <w:p w14:paraId="587B7B6F" w14:textId="77777777" w:rsidR="008F4EDF" w:rsidRDefault="008F4EDF" w:rsidP="008F4EDF">
      <w:pPr>
        <w:pStyle w:val="Heading1"/>
      </w:pPr>
      <w:r>
        <w:t>Proposal</w:t>
      </w:r>
    </w:p>
    <w:p w14:paraId="53C5E342" w14:textId="32909D9E" w:rsidR="00640302" w:rsidRPr="00640302" w:rsidRDefault="00640302" w:rsidP="00640302">
      <w:bookmarkStart w:id="2" w:name="_Hlk513714389"/>
      <w:bookmarkEnd w:id="0"/>
      <w:bookmarkEnd w:id="1"/>
      <w:r w:rsidRPr="00640302">
        <w:t>It is proposed to agree the attached skeleton as the basis of the TR</w:t>
      </w:r>
      <w:r>
        <w:t xml:space="preserve"> </w:t>
      </w:r>
      <w:r w:rsidRPr="000047BE">
        <w:t>23.</w:t>
      </w:r>
      <w:r>
        <w:t>801-01</w:t>
      </w:r>
      <w:r w:rsidRPr="00640302">
        <w:t>.</w:t>
      </w:r>
      <w:bookmarkEnd w:id="2"/>
    </w:p>
    <w:p w14:paraId="3CBFFE42" w14:textId="77777777" w:rsidR="00053F6B" w:rsidRDefault="00053F6B" w:rsidP="008F4EDF">
      <w:pPr>
        <w:rPr>
          <w:rFonts w:ascii="Arial" w:hAnsi="Arial" w:cs="Arial"/>
        </w:rPr>
      </w:pP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4522E" w14:textId="77777777" w:rsidR="009D417E" w:rsidRDefault="009D417E">
      <w:r>
        <w:separator/>
      </w:r>
    </w:p>
  </w:endnote>
  <w:endnote w:type="continuationSeparator" w:id="0">
    <w:p w14:paraId="5557E0A4" w14:textId="77777777" w:rsidR="009D417E" w:rsidRDefault="009D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3D74D" w14:textId="77777777" w:rsidR="009D417E" w:rsidRDefault="009D417E">
      <w:r>
        <w:separator/>
      </w:r>
    </w:p>
  </w:footnote>
  <w:footnote w:type="continuationSeparator" w:id="0">
    <w:p w14:paraId="7AE81B58" w14:textId="77777777" w:rsidR="009D417E" w:rsidRDefault="009D4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1"/>
  </w:num>
  <w:num w:numId="9" w16cid:durableId="666371557">
    <w:abstractNumId w:val="12"/>
  </w:num>
  <w:num w:numId="10" w16cid:durableId="1473250843">
    <w:abstractNumId w:val="19"/>
  </w:num>
  <w:num w:numId="11" w16cid:durableId="1665550262">
    <w:abstractNumId w:val="23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5"/>
  </w:num>
  <w:num w:numId="17" w16cid:durableId="1090588037">
    <w:abstractNumId w:val="14"/>
  </w:num>
  <w:num w:numId="18" w16cid:durableId="1363558537">
    <w:abstractNumId w:val="22"/>
  </w:num>
  <w:num w:numId="19" w16cid:durableId="191187156">
    <w:abstractNumId w:val="16"/>
  </w:num>
  <w:num w:numId="20" w16cid:durableId="1039935367">
    <w:abstractNumId w:val="20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4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47BE"/>
    <w:rsid w:val="0000543A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8446B"/>
    <w:rsid w:val="001905CB"/>
    <w:rsid w:val="00191B9B"/>
    <w:rsid w:val="00196273"/>
    <w:rsid w:val="00196DA0"/>
    <w:rsid w:val="00197795"/>
    <w:rsid w:val="001A1ADA"/>
    <w:rsid w:val="001B33DE"/>
    <w:rsid w:val="001B3DC3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44C8"/>
    <w:rsid w:val="00231754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631"/>
    <w:rsid w:val="0028466B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4A58"/>
    <w:rsid w:val="002E66DD"/>
    <w:rsid w:val="002F2896"/>
    <w:rsid w:val="002F2E0D"/>
    <w:rsid w:val="002F6B83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334E6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26F8"/>
    <w:rsid w:val="003B4EEF"/>
    <w:rsid w:val="003C2363"/>
    <w:rsid w:val="003C3971"/>
    <w:rsid w:val="003C4228"/>
    <w:rsid w:val="003C58B2"/>
    <w:rsid w:val="003D53BD"/>
    <w:rsid w:val="003E289A"/>
    <w:rsid w:val="003E5B25"/>
    <w:rsid w:val="003E67E3"/>
    <w:rsid w:val="003E769A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7CA"/>
    <w:rsid w:val="0047098F"/>
    <w:rsid w:val="0047540A"/>
    <w:rsid w:val="0048116A"/>
    <w:rsid w:val="00481AD1"/>
    <w:rsid w:val="00484183"/>
    <w:rsid w:val="00487D49"/>
    <w:rsid w:val="00491C39"/>
    <w:rsid w:val="004963BF"/>
    <w:rsid w:val="004A483F"/>
    <w:rsid w:val="004A742D"/>
    <w:rsid w:val="004B1CB0"/>
    <w:rsid w:val="004C1FB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4F78A7"/>
    <w:rsid w:val="00502844"/>
    <w:rsid w:val="00504B95"/>
    <w:rsid w:val="00513EEC"/>
    <w:rsid w:val="0051699C"/>
    <w:rsid w:val="005216EB"/>
    <w:rsid w:val="0052353C"/>
    <w:rsid w:val="005258DF"/>
    <w:rsid w:val="00526BEE"/>
    <w:rsid w:val="00526CEE"/>
    <w:rsid w:val="005353FA"/>
    <w:rsid w:val="00543E6C"/>
    <w:rsid w:val="00551855"/>
    <w:rsid w:val="00561A92"/>
    <w:rsid w:val="00562144"/>
    <w:rsid w:val="00565087"/>
    <w:rsid w:val="00587189"/>
    <w:rsid w:val="005876E9"/>
    <w:rsid w:val="005B0043"/>
    <w:rsid w:val="005B2BDE"/>
    <w:rsid w:val="005B4436"/>
    <w:rsid w:val="005B4C45"/>
    <w:rsid w:val="005C294B"/>
    <w:rsid w:val="005C29FA"/>
    <w:rsid w:val="005C514F"/>
    <w:rsid w:val="005C6E15"/>
    <w:rsid w:val="005D127B"/>
    <w:rsid w:val="005D162E"/>
    <w:rsid w:val="005D25E7"/>
    <w:rsid w:val="005D2A65"/>
    <w:rsid w:val="005D2E01"/>
    <w:rsid w:val="005D318A"/>
    <w:rsid w:val="005D661D"/>
    <w:rsid w:val="005E3906"/>
    <w:rsid w:val="005F2B3F"/>
    <w:rsid w:val="005F35C2"/>
    <w:rsid w:val="005F4193"/>
    <w:rsid w:val="00600786"/>
    <w:rsid w:val="00603D9F"/>
    <w:rsid w:val="0060531C"/>
    <w:rsid w:val="00605611"/>
    <w:rsid w:val="0060678D"/>
    <w:rsid w:val="00611081"/>
    <w:rsid w:val="0061183B"/>
    <w:rsid w:val="0061294D"/>
    <w:rsid w:val="00614E86"/>
    <w:rsid w:val="00614FDF"/>
    <w:rsid w:val="0062142F"/>
    <w:rsid w:val="00626449"/>
    <w:rsid w:val="00626713"/>
    <w:rsid w:val="006277CF"/>
    <w:rsid w:val="00635504"/>
    <w:rsid w:val="00635960"/>
    <w:rsid w:val="00640302"/>
    <w:rsid w:val="0064113F"/>
    <w:rsid w:val="006416EE"/>
    <w:rsid w:val="00642F4B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5F5F"/>
    <w:rsid w:val="006D1F9A"/>
    <w:rsid w:val="006D28C5"/>
    <w:rsid w:val="006D2D1A"/>
    <w:rsid w:val="006E1037"/>
    <w:rsid w:val="006E41E9"/>
    <w:rsid w:val="006E5C86"/>
    <w:rsid w:val="006E73FE"/>
    <w:rsid w:val="006F02B9"/>
    <w:rsid w:val="00700B57"/>
    <w:rsid w:val="00701D75"/>
    <w:rsid w:val="007044F6"/>
    <w:rsid w:val="007100AD"/>
    <w:rsid w:val="0071017A"/>
    <w:rsid w:val="00711037"/>
    <w:rsid w:val="00712F8C"/>
    <w:rsid w:val="00725792"/>
    <w:rsid w:val="00732A74"/>
    <w:rsid w:val="00734A5B"/>
    <w:rsid w:val="0074049B"/>
    <w:rsid w:val="007441D0"/>
    <w:rsid w:val="00744E76"/>
    <w:rsid w:val="007567D7"/>
    <w:rsid w:val="00756A51"/>
    <w:rsid w:val="00763C76"/>
    <w:rsid w:val="00770221"/>
    <w:rsid w:val="00775DE5"/>
    <w:rsid w:val="0077651D"/>
    <w:rsid w:val="0078163B"/>
    <w:rsid w:val="00781F0F"/>
    <w:rsid w:val="0078601E"/>
    <w:rsid w:val="0079093A"/>
    <w:rsid w:val="00793EBE"/>
    <w:rsid w:val="007A39B1"/>
    <w:rsid w:val="007A3BC8"/>
    <w:rsid w:val="007A402F"/>
    <w:rsid w:val="007A4FDC"/>
    <w:rsid w:val="007A752C"/>
    <w:rsid w:val="007B246F"/>
    <w:rsid w:val="007B2778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4BA3"/>
    <w:rsid w:val="0082610B"/>
    <w:rsid w:val="00835004"/>
    <w:rsid w:val="00837A66"/>
    <w:rsid w:val="00843307"/>
    <w:rsid w:val="008463C3"/>
    <w:rsid w:val="00846D56"/>
    <w:rsid w:val="00850CA7"/>
    <w:rsid w:val="0085185A"/>
    <w:rsid w:val="0085206A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86C27"/>
    <w:rsid w:val="00891CA3"/>
    <w:rsid w:val="00893CC6"/>
    <w:rsid w:val="0089534E"/>
    <w:rsid w:val="008A0925"/>
    <w:rsid w:val="008B1270"/>
    <w:rsid w:val="008C02B7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4290A"/>
    <w:rsid w:val="00942EC2"/>
    <w:rsid w:val="00943578"/>
    <w:rsid w:val="00943A27"/>
    <w:rsid w:val="009452C2"/>
    <w:rsid w:val="009479F3"/>
    <w:rsid w:val="00950235"/>
    <w:rsid w:val="009521F3"/>
    <w:rsid w:val="009559D5"/>
    <w:rsid w:val="00961048"/>
    <w:rsid w:val="00961486"/>
    <w:rsid w:val="009651B5"/>
    <w:rsid w:val="00965CEB"/>
    <w:rsid w:val="00967FF0"/>
    <w:rsid w:val="00970DDA"/>
    <w:rsid w:val="0097416F"/>
    <w:rsid w:val="009833AE"/>
    <w:rsid w:val="009862B8"/>
    <w:rsid w:val="009866CC"/>
    <w:rsid w:val="00987A5D"/>
    <w:rsid w:val="009920EC"/>
    <w:rsid w:val="009B03B5"/>
    <w:rsid w:val="009C25EF"/>
    <w:rsid w:val="009C2BF0"/>
    <w:rsid w:val="009C63B1"/>
    <w:rsid w:val="009D191A"/>
    <w:rsid w:val="009D2E4F"/>
    <w:rsid w:val="009D417E"/>
    <w:rsid w:val="009D7CC3"/>
    <w:rsid w:val="009E1897"/>
    <w:rsid w:val="009E3DAF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B05A7"/>
    <w:rsid w:val="00AB1185"/>
    <w:rsid w:val="00AB4AA5"/>
    <w:rsid w:val="00AC7166"/>
    <w:rsid w:val="00AD4878"/>
    <w:rsid w:val="00AD63FB"/>
    <w:rsid w:val="00AE0793"/>
    <w:rsid w:val="00B07C9E"/>
    <w:rsid w:val="00B1236B"/>
    <w:rsid w:val="00B14E0A"/>
    <w:rsid w:val="00B15449"/>
    <w:rsid w:val="00B155DC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3429B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661FA"/>
    <w:rsid w:val="00B67399"/>
    <w:rsid w:val="00B706D2"/>
    <w:rsid w:val="00B70BED"/>
    <w:rsid w:val="00B71860"/>
    <w:rsid w:val="00B75038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B20D5"/>
    <w:rsid w:val="00BB296F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C5C"/>
    <w:rsid w:val="00BD5763"/>
    <w:rsid w:val="00BD6927"/>
    <w:rsid w:val="00BE0FE0"/>
    <w:rsid w:val="00BE7A76"/>
    <w:rsid w:val="00BF1785"/>
    <w:rsid w:val="00BF3AEE"/>
    <w:rsid w:val="00C00441"/>
    <w:rsid w:val="00C014AB"/>
    <w:rsid w:val="00C03AC7"/>
    <w:rsid w:val="00C07194"/>
    <w:rsid w:val="00C10B2B"/>
    <w:rsid w:val="00C10CDE"/>
    <w:rsid w:val="00C14BF2"/>
    <w:rsid w:val="00C152F3"/>
    <w:rsid w:val="00C1643B"/>
    <w:rsid w:val="00C17820"/>
    <w:rsid w:val="00C2228A"/>
    <w:rsid w:val="00C2283A"/>
    <w:rsid w:val="00C33079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B1E2D"/>
    <w:rsid w:val="00CC02B6"/>
    <w:rsid w:val="00CC08E6"/>
    <w:rsid w:val="00CC2199"/>
    <w:rsid w:val="00CC6072"/>
    <w:rsid w:val="00CC6673"/>
    <w:rsid w:val="00CC7B2B"/>
    <w:rsid w:val="00CC7F3E"/>
    <w:rsid w:val="00CD0309"/>
    <w:rsid w:val="00CD2805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5870"/>
    <w:rsid w:val="00D67F6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5CFD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1DB"/>
    <w:rsid w:val="00DD3CDF"/>
    <w:rsid w:val="00DD4998"/>
    <w:rsid w:val="00DD5B74"/>
    <w:rsid w:val="00DD68D7"/>
    <w:rsid w:val="00DE2AAA"/>
    <w:rsid w:val="00DE57AA"/>
    <w:rsid w:val="00DE76EF"/>
    <w:rsid w:val="00DF2B1F"/>
    <w:rsid w:val="00DF54FF"/>
    <w:rsid w:val="00DF611B"/>
    <w:rsid w:val="00DF62CD"/>
    <w:rsid w:val="00E037C5"/>
    <w:rsid w:val="00E0534D"/>
    <w:rsid w:val="00E12A44"/>
    <w:rsid w:val="00E16413"/>
    <w:rsid w:val="00E164A5"/>
    <w:rsid w:val="00E168B2"/>
    <w:rsid w:val="00E21C3D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B05"/>
    <w:rsid w:val="00E72F90"/>
    <w:rsid w:val="00E74DF3"/>
    <w:rsid w:val="00E77645"/>
    <w:rsid w:val="00E81E11"/>
    <w:rsid w:val="00E85BC1"/>
    <w:rsid w:val="00E8794F"/>
    <w:rsid w:val="00E91E71"/>
    <w:rsid w:val="00EB0967"/>
    <w:rsid w:val="00EB26BD"/>
    <w:rsid w:val="00EB33C7"/>
    <w:rsid w:val="00EB60B1"/>
    <w:rsid w:val="00EC4A25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505D8"/>
    <w:rsid w:val="00F52383"/>
    <w:rsid w:val="00F653B8"/>
    <w:rsid w:val="00F703A3"/>
    <w:rsid w:val="00F830B9"/>
    <w:rsid w:val="00F83F8C"/>
    <w:rsid w:val="00F84DC9"/>
    <w:rsid w:val="00F95DAF"/>
    <w:rsid w:val="00FA1266"/>
    <w:rsid w:val="00FA2E87"/>
    <w:rsid w:val="00FB184E"/>
    <w:rsid w:val="00FB31F3"/>
    <w:rsid w:val="00FB6DAE"/>
    <w:rsid w:val="00FB7986"/>
    <w:rsid w:val="00FC1192"/>
    <w:rsid w:val="00FC357E"/>
    <w:rsid w:val="00FC6FA2"/>
    <w:rsid w:val="00FD5DD5"/>
    <w:rsid w:val="00FD7E14"/>
    <w:rsid w:val="00FE65A7"/>
    <w:rsid w:val="00FF2CEA"/>
    <w:rsid w:val="00FF3726"/>
    <w:rsid w:val="00FF4336"/>
    <w:rsid w:val="00FF6524"/>
    <w:rsid w:val="00FF6798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2317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</cp:lastModifiedBy>
  <cp:revision>38</cp:revision>
  <dcterms:created xsi:type="dcterms:W3CDTF">2024-09-09T16:44:00Z</dcterms:created>
  <dcterms:modified xsi:type="dcterms:W3CDTF">2025-08-15T10:11:00Z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</Properties>
</file>